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97A87" w14:textId="77777777" w:rsidR="00B263EB" w:rsidRDefault="00B263EB" w:rsidP="00BB5C4F">
      <w:r>
        <w:separator/>
      </w:r>
    </w:p>
  </w:endnote>
  <w:endnote w:type="continuationSeparator" w:id="0">
    <w:p w14:paraId="408E4BA8" w14:textId="77777777" w:rsidR="00B263EB" w:rsidRDefault="00B263E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A1909" w14:textId="77777777" w:rsidR="00B263EB" w:rsidRDefault="00B263EB" w:rsidP="00BB5C4F">
      <w:r>
        <w:separator/>
      </w:r>
    </w:p>
  </w:footnote>
  <w:footnote w:type="continuationSeparator" w:id="0">
    <w:p w14:paraId="10DD0DBB" w14:textId="77777777" w:rsidR="00B263EB" w:rsidRDefault="00B263EB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02BB7" w14:textId="77777777" w:rsidR="0059738A" w:rsidRPr="00F941B3" w:rsidRDefault="0059738A" w:rsidP="0059738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OŠ PODČETRTEK</w:t>
    </w:r>
  </w:p>
  <w:p w14:paraId="6769E458" w14:textId="77777777" w:rsidR="0059738A" w:rsidRPr="00F941B3" w:rsidRDefault="0059738A" w:rsidP="0059738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Trška cesta 66</w:t>
    </w:r>
  </w:p>
  <w:p w14:paraId="783C2F45" w14:textId="43D4F228" w:rsidR="0059738A" w:rsidRPr="00D532AD" w:rsidRDefault="0059738A" w:rsidP="0059738A">
    <w:pPr>
      <w:pStyle w:val="Header"/>
      <w:tabs>
        <w:tab w:val="left" w:pos="3823"/>
        <w:tab w:val="left" w:pos="5340"/>
      </w:tabs>
      <w:jc w:val="center"/>
    </w:pPr>
    <w:r w:rsidRPr="00F941B3">
      <w:rPr>
        <w:rFonts w:ascii="Calibri" w:hAnsi="Calibri" w:cs="Calibri"/>
        <w:color w:val="006A8E"/>
        <w:sz w:val="24"/>
      </w:rPr>
      <w:t>3254 Podčetrtek</w:t>
    </w:r>
  </w:p>
  <w:p w14:paraId="4B5F8B70" w14:textId="7A2D7D14" w:rsidR="006B67EC" w:rsidRPr="00D532AD" w:rsidRDefault="006B67EC" w:rsidP="00BD70F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38A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263EB"/>
    <w:rsid w:val="00B461DA"/>
    <w:rsid w:val="00B6027B"/>
    <w:rsid w:val="00B63466"/>
    <w:rsid w:val="00B70226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83</Words>
  <Characters>484</Characters>
  <Application>Microsoft Office Word</Application>
  <DocSecurity>0</DocSecurity>
  <Lines>13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2023-10-20T08:07:00Z</dcterms:modified>
  <cp:contentStatus/>
</cp:coreProperties>
</file>